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97C74" w14:textId="1748A5AE" w:rsidR="00583EA0" w:rsidRDefault="00F16E1D" w:rsidP="00583EA0">
      <w:pPr>
        <w:pStyle w:val="Bijlageondertitel"/>
        <w:numPr>
          <w:ilvl w:val="0"/>
          <w:numId w:val="0"/>
        </w:numPr>
      </w:pPr>
      <w:bookmarkStart w:id="0" w:name="_Toc494107698"/>
      <w:bookmarkStart w:id="1" w:name="_Toc490149778"/>
      <w:bookmarkStart w:id="2" w:name="_Toc457922946"/>
      <w:bookmarkStart w:id="3" w:name="_Toc457922920"/>
      <w:bookmarkStart w:id="4" w:name="_Toc457495527"/>
      <w:bookmarkStart w:id="5" w:name="_Toc457480017"/>
      <w:bookmarkStart w:id="6" w:name="_Toc456857221"/>
      <w:bookmarkStart w:id="7" w:name="_Toc440039606"/>
      <w:bookmarkStart w:id="8" w:name="_Toc428742903"/>
      <w:bookmarkStart w:id="9" w:name="_Toc417311097"/>
      <w:bookmarkStart w:id="10" w:name="_Toc417245487"/>
      <w:r>
        <w:t xml:space="preserve">Bijlage </w:t>
      </w:r>
      <w:r w:rsidR="003B3EC9">
        <w:t>2</w:t>
      </w:r>
      <w:r w:rsidRPr="00F16E1D">
        <w:rPr>
          <w:color w:val="FF0000"/>
        </w:rPr>
        <w:t xml:space="preserve"> </w:t>
      </w:r>
      <w:r>
        <w:t xml:space="preserve">– </w:t>
      </w:r>
      <w:r w:rsidR="00583EA0">
        <w:t>Modelformulier referentiewerken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18857CB" w14:textId="77777777" w:rsidR="00583EA0" w:rsidRDefault="00583EA0" w:rsidP="00583EA0">
      <w:r>
        <w:t>De grijze teksten met toelichting in de gele velden dienen te worden vervangen door invullingen van de gegadigde.</w:t>
      </w:r>
    </w:p>
    <w:p w14:paraId="369CBE92" w14:textId="77777777" w:rsidR="00583EA0" w:rsidRDefault="00583EA0" w:rsidP="00583EA0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93"/>
        <w:gridCol w:w="3598"/>
        <w:gridCol w:w="4712"/>
      </w:tblGrid>
      <w:tr w:rsidR="00583EA0" w14:paraId="40FE927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A6E1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D649" w14:textId="77777777" w:rsidR="00583EA0" w:rsidRDefault="00583EA0">
            <w:r>
              <w:t>Inschrijver</w:t>
            </w:r>
          </w:p>
        </w:tc>
      </w:tr>
      <w:tr w:rsidR="00583EA0" w14:paraId="71504415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11A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6058" w14:textId="77777777" w:rsidR="00583EA0" w:rsidRDefault="00583EA0">
            <w:r>
              <w:t>Naam: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6C010C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gegadigde</w:t>
            </w:r>
          </w:p>
        </w:tc>
      </w:tr>
      <w:tr w:rsidR="00583EA0" w14:paraId="6C460C7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D6C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B75A" w14:textId="77777777" w:rsidR="00583EA0" w:rsidRDefault="00583EA0">
            <w:r>
              <w:t>Adres / Postcode vestigingsplaats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2C5E09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Postcode en plaats vestiging gegadigde</w:t>
            </w:r>
          </w:p>
        </w:tc>
      </w:tr>
      <w:tr w:rsidR="00583EA0" w14:paraId="2D0B97B7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5A76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5409" w14:textId="77777777" w:rsidR="00583EA0" w:rsidRDefault="00583EA0">
            <w:r>
              <w:t xml:space="preserve">Referentieproject </w:t>
            </w:r>
          </w:p>
        </w:tc>
      </w:tr>
      <w:tr w:rsidR="00583EA0" w14:paraId="55D090F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150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ADAD" w14:textId="77777777" w:rsidR="00583EA0" w:rsidRDefault="00583EA0">
            <w:r>
              <w:t>Nummer referentieproject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34A26A30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Nr.</w:t>
            </w:r>
          </w:p>
        </w:tc>
      </w:tr>
      <w:tr w:rsidR="00583EA0" w14:paraId="51986FBE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882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2944" w14:textId="77777777" w:rsidR="00583EA0" w:rsidRDefault="00583EA0">
            <w:r>
              <w:t>Referentieproject (naam)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8BFCF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project</w:t>
            </w:r>
          </w:p>
        </w:tc>
      </w:tr>
      <w:tr w:rsidR="00583EA0" w14:paraId="6E6F878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B226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4BC0" w14:textId="77777777" w:rsidR="00583EA0" w:rsidRDefault="00583EA0">
            <w:r>
              <w:t>Referentie heeft betrekking op:</w:t>
            </w:r>
          </w:p>
          <w:p w14:paraId="3DDE822C" w14:textId="464EEE10" w:rsidR="00583EA0" w:rsidRDefault="00583EA0"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349BA4" w14:textId="77777777" w:rsidR="00583EA0" w:rsidRDefault="00583EA0">
            <w:r>
              <w:sym w:font="Wingdings" w:char="F06F"/>
            </w:r>
            <w:r>
              <w:t xml:space="preserve">  Kerncompetentie A</w:t>
            </w:r>
          </w:p>
          <w:p w14:paraId="6CA0C341" w14:textId="031E4EAC" w:rsidR="00583EA0" w:rsidRDefault="00583EA0">
            <w:r>
              <w:sym w:font="Wingdings" w:char="F06F"/>
            </w:r>
            <w:r w:rsidR="003C1DF7">
              <w:t xml:space="preserve">  Kerncompetentie B</w:t>
            </w:r>
          </w:p>
        </w:tc>
      </w:tr>
      <w:tr w:rsidR="00583EA0" w14:paraId="5720D7A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E7D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7B66" w14:textId="77777777" w:rsidR="00583EA0" w:rsidRDefault="00583EA0">
            <w:r>
              <w:t>Naam en adres opdrachtgever:</w:t>
            </w:r>
          </w:p>
        </w:tc>
      </w:tr>
      <w:tr w:rsidR="00583EA0" w14:paraId="1C13951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65E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4442" w14:textId="77777777" w:rsidR="00583EA0" w:rsidRDefault="00583EA0">
            <w:r>
              <w:t>Aanbesteder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77F5CAF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opdrachtgever</w:t>
            </w:r>
          </w:p>
        </w:tc>
      </w:tr>
      <w:tr w:rsidR="00583EA0" w14:paraId="72561BE0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91CE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6380" w14:textId="77777777" w:rsidR="00583EA0" w:rsidRDefault="00583EA0">
            <w:r>
              <w:t>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9E134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Naam contactpersoon opdrachtgever</w:t>
            </w:r>
          </w:p>
        </w:tc>
      </w:tr>
      <w:tr w:rsidR="00583EA0" w14:paraId="1A68CDA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4A1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864F" w14:textId="77777777" w:rsidR="00583EA0" w:rsidRDefault="00583EA0">
            <w:r>
              <w:t>Contactgegevens contactpersoon bij de opdrachtgever: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7906DD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Telefoonnummer:</w:t>
            </w:r>
          </w:p>
          <w:p w14:paraId="1AD20B6D" w14:textId="77777777" w:rsidR="00583EA0" w:rsidRDefault="00583EA0">
            <w:pPr>
              <w:rPr>
                <w:highlight w:val="lightGray"/>
              </w:rPr>
            </w:pPr>
          </w:p>
          <w:p w14:paraId="070D0AED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E-mail adres:</w:t>
            </w:r>
          </w:p>
        </w:tc>
      </w:tr>
      <w:tr w:rsidR="00583EA0" w14:paraId="6FF7833B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2A3" w14:textId="77777777" w:rsidR="00583EA0" w:rsidRDefault="00583EA0"/>
        </w:tc>
        <w:tc>
          <w:tcPr>
            <w:tcW w:w="8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23AD" w14:textId="77777777" w:rsidR="00583EA0" w:rsidRDefault="00583EA0">
            <w:r>
              <w:t>Nadere informatie referentieproject</w:t>
            </w:r>
          </w:p>
        </w:tc>
      </w:tr>
      <w:tr w:rsidR="00583EA0" w14:paraId="518CD9DD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510B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C7F9" w14:textId="77777777" w:rsidR="00583EA0" w:rsidRDefault="00583EA0">
            <w:r>
              <w:t>Locatie van het referentiewerk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C535F0B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Locatiegegevens / adres.</w:t>
            </w:r>
          </w:p>
          <w:p w14:paraId="1571FCB2" w14:textId="77777777" w:rsidR="00583EA0" w:rsidRDefault="00583EA0">
            <w:pPr>
              <w:rPr>
                <w:highlight w:val="lightGray"/>
              </w:rPr>
            </w:pPr>
          </w:p>
          <w:p w14:paraId="50F7E80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Als bijlage toevoegen: een situatietekening of kaart (bijv. google maps) waarop aangeduid de exacte locatie van het werkgebied van het referentieproject.</w:t>
            </w:r>
          </w:p>
        </w:tc>
      </w:tr>
      <w:tr w:rsidR="00583EA0" w14:paraId="7ACBA27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C928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BD27" w14:textId="77777777" w:rsidR="00583EA0" w:rsidRDefault="00583EA0">
            <w:r>
              <w:t>Datum van de opdrachtverlening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4B04EC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7BB7F3F9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0F43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8197" w14:textId="77777777" w:rsidR="00583EA0" w:rsidRDefault="00583EA0">
            <w:r>
              <w:t>Aannemingssom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1C3484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(excl. BTW)</w:t>
            </w:r>
          </w:p>
        </w:tc>
        <w:bookmarkStart w:id="11" w:name="_GoBack"/>
        <w:bookmarkEnd w:id="11"/>
      </w:tr>
      <w:tr w:rsidR="00085CF4" w14:paraId="08E25F2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4A380" w14:textId="77777777" w:rsidR="00085CF4" w:rsidRDefault="00085CF4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3047" w14:textId="164EF45B" w:rsidR="00085CF4" w:rsidRDefault="00085CF4">
            <w:r>
              <w:t>Omvang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F15F845" w14:textId="1493622E" w:rsidR="00085CF4" w:rsidRDefault="00085CF4">
            <w:pPr>
              <w:rPr>
                <w:highlight w:val="lightGray"/>
              </w:rPr>
            </w:pPr>
            <w:r>
              <w:rPr>
                <w:highlight w:val="lightGray"/>
              </w:rPr>
              <w:t>m2</w:t>
            </w:r>
          </w:p>
        </w:tc>
      </w:tr>
      <w:tr w:rsidR="00583EA0" w14:paraId="2C936FF6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9C27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7862" w14:textId="77777777" w:rsidR="00583EA0" w:rsidRDefault="00583EA0">
            <w:r>
              <w:t>Gefactureerd bedrag (excl. BTW)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2ED16E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incl.  meer- en minderwerk en excl. BTW</w:t>
            </w:r>
          </w:p>
        </w:tc>
      </w:tr>
      <w:tr w:rsidR="00583EA0" w14:paraId="12EE0CD1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E904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FE39" w14:textId="77777777" w:rsidR="00583EA0" w:rsidRDefault="00583EA0">
            <w:r>
              <w:t>Oorspronkelijke opleverdatum bij opdrachtverstrekking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46A73EC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Datum</w:t>
            </w:r>
          </w:p>
        </w:tc>
      </w:tr>
      <w:tr w:rsidR="00583EA0" w14:paraId="3456859A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5D81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4D1" w14:textId="77777777" w:rsidR="00583EA0" w:rsidRDefault="00583EA0">
            <w:r>
              <w:t>Datum van oplevering</w:t>
            </w:r>
          </w:p>
          <w:p w14:paraId="0BF38F6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9D25012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 xml:space="preserve">Opleverdatum </w:t>
            </w:r>
          </w:p>
        </w:tc>
      </w:tr>
      <w:tr w:rsidR="00583EA0" w14:paraId="4C29CD02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502E39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0A3345" w14:textId="77777777" w:rsidR="00583EA0" w:rsidRDefault="00583EA0">
            <w:r>
              <w:t>Contractvorm:</w:t>
            </w:r>
          </w:p>
          <w:p w14:paraId="0B5DD3EF" w14:textId="77777777" w:rsidR="00583EA0" w:rsidRDefault="00583EA0"/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9820A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(bijv. UAV / UAV-GC)</w:t>
            </w:r>
          </w:p>
        </w:tc>
      </w:tr>
      <w:tr w:rsidR="00583EA0" w14:paraId="71A57A93" w14:textId="77777777" w:rsidTr="00583EA0">
        <w:trPr>
          <w:cantSplit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AAA8DA" w14:textId="77777777" w:rsidR="00583EA0" w:rsidRDefault="00583EA0"/>
        </w:tc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01CBF51" w14:textId="77777777" w:rsidR="00583EA0" w:rsidRDefault="00583EA0">
            <w:r>
              <w:t>Uitgevoerd in samenwerkingsverband:</w:t>
            </w:r>
          </w:p>
        </w:tc>
        <w:tc>
          <w:tcPr>
            <w:tcW w:w="471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9E42D29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Ja / nee (indien ja: hieronder invullen)</w:t>
            </w:r>
          </w:p>
        </w:tc>
      </w:tr>
      <w:tr w:rsidR="00583EA0" w14:paraId="55CA3675" w14:textId="77777777" w:rsidTr="00583EA0">
        <w:trPr>
          <w:cantSplit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5C4B37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3BE79E4" w14:textId="77777777" w:rsidR="00583EA0" w:rsidRDefault="00583EA0">
            <w:r>
              <w:t>De namen van de overige participanten in het samenwerkingsverband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D56CB8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Namen combinanten en onderaannemers</w:t>
            </w:r>
          </w:p>
        </w:tc>
      </w:tr>
      <w:tr w:rsidR="00583EA0" w14:paraId="7D63ADF1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98067D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683DB709" w14:textId="77777777" w:rsidR="00583EA0" w:rsidRDefault="00583EA0">
            <w:r>
              <w:t>Omschrijving van de werkzaamheden dat binnen het referentiewerk is verricht door de gegadigde.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2A3B501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Omschrijving van de werkzaamheden &lt;eventueel aangevuld met projectbladen; totaal maximaal 4 bladzijden A4-formaat&gt;</w:t>
            </w:r>
          </w:p>
        </w:tc>
      </w:tr>
      <w:tr w:rsidR="00583EA0" w14:paraId="3A177726" w14:textId="77777777" w:rsidTr="00583EA0">
        <w:trPr>
          <w:cantSplit/>
          <w:trHeight w:val="2371"/>
        </w:trPr>
        <w:tc>
          <w:tcPr>
            <w:tcW w:w="3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FACC" w14:textId="77777777" w:rsidR="00583EA0" w:rsidRDefault="00583EA0"/>
        </w:tc>
        <w:tc>
          <w:tcPr>
            <w:tcW w:w="35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54E0" w14:textId="77777777" w:rsidR="00583EA0" w:rsidRDefault="00583EA0">
            <w:r>
              <w:t>Omvang van de werkzaamheden die door de gegadigde en de andere deelnemers in het  samenwerkingsverband zijn verricht.</w:t>
            </w:r>
          </w:p>
        </w:tc>
        <w:tc>
          <w:tcPr>
            <w:tcW w:w="471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652FD74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van de werkzaamheden uitgevoerd door gegadigde</w:t>
            </w:r>
          </w:p>
          <w:p w14:paraId="08D20A16" w14:textId="77777777" w:rsidR="00583EA0" w:rsidRDefault="00583EA0">
            <w:pPr>
              <w:rPr>
                <w:highlight w:val="lightGray"/>
              </w:rPr>
            </w:pPr>
          </w:p>
          <w:p w14:paraId="7CD99148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werkzaamheden uitgevoerd door combinant(en)</w:t>
            </w:r>
          </w:p>
          <w:p w14:paraId="41A76633" w14:textId="77777777" w:rsidR="00583EA0" w:rsidRDefault="00583EA0">
            <w:pPr>
              <w:rPr>
                <w:highlight w:val="lightGray"/>
              </w:rPr>
            </w:pPr>
          </w:p>
          <w:p w14:paraId="4E0893B5" w14:textId="77777777" w:rsidR="00583EA0" w:rsidRDefault="00583EA0">
            <w:pPr>
              <w:rPr>
                <w:highlight w:val="lightGray"/>
              </w:rPr>
            </w:pPr>
            <w:r>
              <w:rPr>
                <w:highlight w:val="lightGray"/>
              </w:rPr>
              <w:t>€    + omschrijving uitgevoerd door onderaannemers</w:t>
            </w:r>
          </w:p>
        </w:tc>
      </w:tr>
    </w:tbl>
    <w:p w14:paraId="3142B1F7" w14:textId="77777777" w:rsidR="00583EA0" w:rsidRDefault="00583EA0" w:rsidP="00583EA0">
      <w:pPr>
        <w:pStyle w:val="colofontitel"/>
      </w:pPr>
    </w:p>
    <w:p w14:paraId="66B21D4E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2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2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EA0"/>
    <w:rsid w:val="00025215"/>
    <w:rsid w:val="00085CF4"/>
    <w:rsid w:val="000B46D8"/>
    <w:rsid w:val="00177A29"/>
    <w:rsid w:val="002B5524"/>
    <w:rsid w:val="003B3222"/>
    <w:rsid w:val="003B3EC9"/>
    <w:rsid w:val="003C1DF7"/>
    <w:rsid w:val="00424DED"/>
    <w:rsid w:val="00482A4F"/>
    <w:rsid w:val="00527398"/>
    <w:rsid w:val="00583EA0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16E1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48C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583EA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583EA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583EA0"/>
    <w:pPr>
      <w:keepNext/>
      <w:spacing w:before="270"/>
      <w:ind w:right="2268"/>
    </w:pPr>
    <w:rPr>
      <w:b/>
      <w:color w:val="5AB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8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BBB4C429C1615F4A970FA3059D3DD028" ma:contentTypeVersion="6" ma:contentTypeDescription="Nieuw tekstdocument" ma:contentTypeScope="" ma:versionID="16cb37d301aef01903d11729a77e6ae2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d0bd602ab5864b436f8819428e40764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86ee2a54-c96a-44fe-9626-1079fb0173bc}" ma:internalName="TaxCatchAll" ma:showField="CatchAllData" ma:web="5714c0f4-2536-48ea-a53c-f122329100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86ee2a54-c96a-44fe-9626-1079fb0173bc}" ma:internalName="TaxCatchAllLabel" ma:readOnly="true" ma:showField="CatchAllDataLabel" ma:web="5714c0f4-2536-48ea-a53c-f122329100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92637260-d9c1-45a0-8dba-f9b3515f5d18}" ma:internalName="Subdossier" ma:readOnly="false" ma:showField="Title" ma:web="5714c0f4-2536-48ea-a53c-f12232910003">
      <xsd:simpleType>
        <xsd:restriction base="dms:Lookup"/>
      </xsd:simpleType>
    </xsd:element>
    <xsd:element name="Trefwoord" ma:index="34" nillable="true" ma:displayName="Trefwoord" ma:list="{ed33a841-9771-4582-8056-39dd7c844b42}" ma:internalName="Trefwoord" ma:showField="Title" ma:web="5714c0f4-2536-48ea-a53c-f122329100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0153aa1c-871d-4b6b-8fee-0025f4adaa52}" ma:internalName="Subcategorie" ma:showField="Title" ma:web="5714c0f4-2536-48ea-a53c-f122329100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dossier xmlns="8e4831cc-e922-4902-8a5b-6728a426b330" xsi:nil="true"/>
    <Basisdocument xmlns="24208f1f-3bb4-4eaf-b5c9-ce49ab2d3c99">false</Basisdocument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Trefwoord xmlns="8e4831cc-e922-4902-8a5b-6728a426b330"/>
    <Projectnaam xmlns="d89e6b0f-8492-4ef2-98aa-3cbcb5f453d1">Verbouwing Stadhuis Perceel 4</Projectnaam>
    <Projectnummer xmlns="d89e6b0f-8492-4ef2-98aa-3cbcb5f453d1" xsi:nil="true"/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Verbouwing Stadhuis Perceel 4</Projectomschrijving>
    <DocumentthemaTaxHTField0 xmlns="c240a158-e83d-4ca8-a1ab-448c5bb1d0f2">
      <Terms xmlns="http://schemas.microsoft.com/office/infopath/2007/PartnerControls"/>
    </DocumentthemaTaxHTField0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rve Vastgoed</TermName>
          <TermId xmlns="http://schemas.microsoft.com/office/infopath/2007/PartnerControls">6132b06c-5393-4557-8774-3a5ecf593221</TermId>
        </TermInfo>
      </Terms>
    </OpdrachtgeverTaxHTField0>
    <TaxCatchAll xmlns="8e4831cc-e922-4902-8a5b-6728a426b330">
      <Value>5</Value>
      <Value>4</Value>
      <Value>3</Value>
      <Value>2</Value>
    </TaxCatchAll>
    <Subcategorie xmlns="8e4831cc-e922-4902-8a5b-6728a426b330"/>
    <ThemaTaxHTField0 xmlns="24208f1f-3bb4-4eaf-b5c9-ce49ab2d3c99">
      <Terms xmlns="http://schemas.microsoft.com/office/infopath/2007/PartnerControls"/>
    </ThemaTaxHTField0>
    <DocumentlabelPMBTaxHTField0 xmlns="8e4831cc-e922-4902-8a5b-6728a426b330">
      <Terms xmlns="http://schemas.microsoft.com/office/infopath/2007/PartnerControls"/>
    </DocumentlabelPMB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Vertrouwelijkheid xmlns="d89e6b0f-8492-4ef2-98aa-3cbcb5f453d1">Kabinet</Vertrouwelijkhe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DB6502-6DE4-4431-AC4B-C4BEB638CC10}"/>
</file>

<file path=customXml/itemProps2.xml><?xml version="1.0" encoding="utf-8"?>
<ds:datastoreItem xmlns:ds="http://schemas.openxmlformats.org/officeDocument/2006/customXml" ds:itemID="{27A154D9-B9E6-40FE-8998-7F0E4816D502}"/>
</file>

<file path=customXml/itemProps3.xml><?xml version="1.0" encoding="utf-8"?>
<ds:datastoreItem xmlns:ds="http://schemas.openxmlformats.org/officeDocument/2006/customXml" ds:itemID="{191E0E37-E8CB-4873-BAFA-383BE55FE9A8}"/>
</file>

<file path=customXml/itemProps4.xml><?xml version="1.0" encoding="utf-8"?>
<ds:datastoreItem xmlns:ds="http://schemas.openxmlformats.org/officeDocument/2006/customXml" ds:itemID="{577A9F2E-D4B0-4946-9C97-F50851A39F6F}"/>
</file>

<file path=customXml/itemProps5.xml><?xml version="1.0" encoding="utf-8"?>
<ds:datastoreItem xmlns:ds="http://schemas.openxmlformats.org/officeDocument/2006/customXml" ds:itemID="{32EAE2AB-C11D-4243-90F7-F023B81A458B}"/>
</file>

<file path=docProps/app.xml><?xml version="1.0" encoding="utf-8"?>
<Properties xmlns="http://schemas.openxmlformats.org/officeDocument/2006/extended-properties" xmlns:vt="http://schemas.openxmlformats.org/officeDocument/2006/docPropsVTypes">
  <Template>1DE2C68D.dotm</Template>
  <TotalTime>11</TotalTime>
  <Pages>2</Pages>
  <Words>292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Hoven, S.</cp:lastModifiedBy>
  <cp:revision>4</cp:revision>
  <dcterms:created xsi:type="dcterms:W3CDTF">2020-05-26T09:20:00Z</dcterms:created>
  <dcterms:modified xsi:type="dcterms:W3CDTF">2020-10-29T07:24:00Z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0x010100A43BF51D1C39A442B0DC53312CB36ACA2C00BBB4C429C1615F4A970FA3059D3DD028</vt:lpwstr>
  </property>
  <property fmtid="{D5CDD505-2E9C-101B-9397-08002B2CF9AE}" pid="3" name="Opdrachtgever">
    <vt:lpwstr>3;#rve Vastgoed|6132b06c-5393-4557-8774-3a5ecf593221</vt:lpwstr>
  </property>
  <property fmtid="{D5CDD505-2E9C-101B-9397-08002B2CF9AE}" pid="4" name="Projectlocatie">
    <vt:lpwstr>5;#Amsterdam|adbe134c-bf4e-4f23-9e83-f44da7add0a6</vt:lpwstr>
  </property>
  <property fmtid="{D5CDD505-2E9C-101B-9397-08002B2CF9AE}" pid="5" name="Projectstatus">
    <vt:lpwstr>4;#Uitvoering|cbf6b336-1d0b-4374-a4c6-4c5f7e693613</vt:lpwstr>
  </property>
  <property fmtid="{D5CDD505-2E9C-101B-9397-08002B2CF9AE}" pid="6" name="Thema">
    <vt:lpwstr/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